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2F0571">
        <w:rPr>
          <w:rFonts w:cs="Arial"/>
          <w:b/>
          <w:caps/>
          <w:sz w:val="28"/>
          <w:szCs w:val="28"/>
        </w:rPr>
        <w:t>1338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2F0571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2F0571">
              <w:rPr>
                <w:rFonts w:cs="Arial"/>
                <w:sz w:val="20"/>
                <w:szCs w:val="20"/>
              </w:rPr>
              <w:t>Capina, limpeza e poda de árvore em frente ao nº 80 d</w:t>
            </w:r>
            <w:r>
              <w:rPr>
                <w:rFonts w:cs="Arial"/>
                <w:sz w:val="20"/>
                <w:szCs w:val="20"/>
              </w:rPr>
              <w:t>a</w:t>
            </w:r>
            <w:r w:rsidRPr="002F0571">
              <w:rPr>
                <w:rFonts w:cs="Arial"/>
                <w:sz w:val="20"/>
                <w:szCs w:val="20"/>
              </w:rPr>
              <w:t xml:space="preserve"> Rua Américo de Oliveira, no Jardim Terras de São João.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B4DDB" w:rsidRDefault="00FB4DDB" w:rsidP="002F057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b/>
        </w:rPr>
      </w:pPr>
    </w:p>
    <w:p w:rsidR="00FB4DDB" w:rsidRDefault="003A77BE" w:rsidP="00FB4DDB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2F0571">
        <w:rPr>
          <w:rFonts w:cs="Arial"/>
        </w:rPr>
        <w:t>c</w:t>
      </w:r>
      <w:r w:rsidR="002F0571" w:rsidRPr="002F0571">
        <w:rPr>
          <w:rFonts w:cs="Arial"/>
        </w:rPr>
        <w:t>apina, limpeza e poda de árvore em frente ao nº 80 da Rua Américo de Oliveir</w:t>
      </w:r>
      <w:r w:rsidR="00FB4DDB">
        <w:rPr>
          <w:rFonts w:cs="Arial"/>
        </w:rPr>
        <w:t xml:space="preserve">a, no Jardim Terras de São João, </w:t>
      </w:r>
      <w:r w:rsidR="002F0571" w:rsidRPr="002F0571">
        <w:rPr>
          <w:rFonts w:cs="Arial"/>
        </w:rPr>
        <w:t>no sentido de alcançar a eficiência dos se</w:t>
      </w:r>
      <w:bookmarkStart w:id="0" w:name="_GoBack"/>
      <w:bookmarkEnd w:id="0"/>
      <w:r w:rsidR="002F0571" w:rsidRPr="002F0571">
        <w:rPr>
          <w:rFonts w:cs="Arial"/>
        </w:rPr>
        <w:t xml:space="preserve">rviços </w:t>
      </w:r>
      <w:r w:rsidR="00FB4DDB">
        <w:rPr>
          <w:rFonts w:cs="Arial"/>
        </w:rPr>
        <w:t xml:space="preserve">Municipais, acionando a devida </w:t>
      </w:r>
      <w:r w:rsidR="002F0571" w:rsidRPr="002F0571">
        <w:rPr>
          <w:rFonts w:cs="Arial"/>
        </w:rPr>
        <w:t>Secretaria</w:t>
      </w:r>
      <w:r w:rsidR="00FB4DDB">
        <w:rPr>
          <w:rFonts w:cs="Arial"/>
        </w:rPr>
        <w:t>.</w:t>
      </w:r>
    </w:p>
    <w:p w:rsidR="002F0571" w:rsidRPr="002F0571" w:rsidRDefault="00FB4DDB" w:rsidP="00FB4DDB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>
        <w:rPr>
          <w:rFonts w:cs="Arial"/>
        </w:rPr>
        <w:t>A solicitação se</w:t>
      </w:r>
      <w:r w:rsidR="002F0571" w:rsidRPr="002F0571">
        <w:rPr>
          <w:rFonts w:cs="Arial"/>
        </w:rPr>
        <w:t xml:space="preserve"> faz necessária, pois o mato alto no </w:t>
      </w:r>
      <w:r>
        <w:rPr>
          <w:rFonts w:cs="Arial"/>
        </w:rPr>
        <w:t xml:space="preserve">referido </w:t>
      </w:r>
      <w:r w:rsidR="002F0571" w:rsidRPr="002F0571">
        <w:rPr>
          <w:rFonts w:cs="Arial"/>
        </w:rPr>
        <w:t xml:space="preserve">trecho incomoda tanto as pessoas que </w:t>
      </w:r>
      <w:r>
        <w:rPr>
          <w:rFonts w:cs="Arial"/>
        </w:rPr>
        <w:t xml:space="preserve">se </w:t>
      </w:r>
      <w:r w:rsidR="002F0571" w:rsidRPr="002F0571">
        <w:rPr>
          <w:rFonts w:cs="Arial"/>
        </w:rPr>
        <w:t>utilizam do caminho para sua travessia, bem como, propicia condições para o aparecimento e a proliferação de inset</w:t>
      </w:r>
      <w:r>
        <w:rPr>
          <w:rFonts w:cs="Arial"/>
        </w:rPr>
        <w:t xml:space="preserve">os e animais peçonhentos, </w:t>
      </w:r>
      <w:r w:rsidR="002F0571" w:rsidRPr="002F0571">
        <w:rPr>
          <w:rFonts w:cs="Arial"/>
        </w:rPr>
        <w:t>comprometend</w:t>
      </w:r>
      <w:r>
        <w:rPr>
          <w:rFonts w:cs="Arial"/>
        </w:rPr>
        <w:t>o a saúde e segurança do local.</w:t>
      </w:r>
    </w:p>
    <w:p w:rsidR="002F0571" w:rsidRPr="002F0571" w:rsidRDefault="002F0571" w:rsidP="00FB4DDB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2F0571">
        <w:rPr>
          <w:rFonts w:cs="Arial"/>
        </w:rPr>
        <w:t xml:space="preserve">Dada a importância social da presente </w:t>
      </w:r>
      <w:r w:rsidRPr="002F0571">
        <w:rPr>
          <w:rFonts w:cs="Arial"/>
          <w:b/>
          <w:u w:val="single"/>
        </w:rPr>
        <w:t>indicação</w:t>
      </w:r>
      <w:r w:rsidRPr="002F0571">
        <w:rPr>
          <w:rFonts w:cs="Arial"/>
        </w:rPr>
        <w:t>, conta o signatário com o acolhimento do Senhor Prefeito.</w:t>
      </w:r>
    </w:p>
    <w:p w:rsidR="003A77BE" w:rsidRPr="001840AD" w:rsidRDefault="008C72B7" w:rsidP="00FB4DDB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2F0571">
        <w:rPr>
          <w:rFonts w:cs="Arial"/>
        </w:rPr>
        <w:t xml:space="preserve">19 de maio de 2021. 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FB4DDB" w:rsidRDefault="00FB4DDB" w:rsidP="00FB4DDB">
      <w:pPr>
        <w:jc w:val="center"/>
        <w:rPr>
          <w:rFonts w:eastAsia="Calibri" w:cs="Arial"/>
          <w:b/>
          <w:lang w:eastAsia="en-US"/>
        </w:rPr>
      </w:pPr>
    </w:p>
    <w:p w:rsidR="00FB4DDB" w:rsidRPr="005D429C" w:rsidRDefault="00FB4DDB" w:rsidP="00FB4DDB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DUDI</w:t>
      </w:r>
    </w:p>
    <w:p w:rsidR="00FB4DDB" w:rsidRPr="005D429C" w:rsidRDefault="00FB4DDB" w:rsidP="00FB4DDB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PL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sectPr w:rsidR="00EC031E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1B40" w:rsidRDefault="00AF1B40">
      <w:r>
        <w:separator/>
      </w:r>
    </w:p>
  </w:endnote>
  <w:endnote w:type="continuationSeparator" w:id="0">
    <w:p w:rsidR="00AF1B40" w:rsidRDefault="00AF1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1B40" w:rsidRDefault="00AF1B40">
      <w:r>
        <w:separator/>
      </w:r>
    </w:p>
  </w:footnote>
  <w:footnote w:type="continuationSeparator" w:id="0">
    <w:p w:rsidR="00AF1B40" w:rsidRDefault="00AF1B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B4DDB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B4DDB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64FB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64FB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64FB6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64FB6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2F0571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21C0F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AF1B40"/>
    <w:rsid w:val="00B06B4B"/>
    <w:rsid w:val="00B10E9F"/>
    <w:rsid w:val="00B217B8"/>
    <w:rsid w:val="00B34959"/>
    <w:rsid w:val="00B57E0F"/>
    <w:rsid w:val="00B67EB4"/>
    <w:rsid w:val="00B71AA6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45A48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64FB6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C031E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B4DDB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217A9-9513-4CC8-8E10-E79AA6999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5</TotalTime>
  <Pages>1</Pages>
  <Words>157</Words>
  <Characters>848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3</cp:revision>
  <cp:lastPrinted>2020-03-16T12:28:00Z</cp:lastPrinted>
  <dcterms:created xsi:type="dcterms:W3CDTF">2021-05-17T13:28:00Z</dcterms:created>
  <dcterms:modified xsi:type="dcterms:W3CDTF">2021-05-17T13:42:00Z</dcterms:modified>
</cp:coreProperties>
</file>